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C939AC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C939AC" w:rsidRPr="007D1931" w:rsidRDefault="00C939AC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C939AC" w:rsidRDefault="00C939AC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C939AC" w:rsidRPr="007D1931" w:rsidRDefault="00C939AC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замещающая старшую муниципальную должность категория «руководители» - начальник сектора бюджетного учета и администрирования доходов – главный бухгалтер комитета по управлению имуществом Гатчинского муниципального района Ленинградской области</w:t>
      </w:r>
    </w:p>
    <w:p w:rsidR="00C939AC" w:rsidRPr="007D1931" w:rsidRDefault="00C939AC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C939AC" w:rsidRPr="007D1931" w:rsidRDefault="00C939AC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C939AC" w:rsidRPr="008D40FD" w:rsidTr="00337573">
        <w:tc>
          <w:tcPr>
            <w:tcW w:w="2308" w:type="dxa"/>
            <w:vMerge w:val="restart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 xml:space="preserve">Деклариро-ванный годовой доход </w:t>
            </w: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C939AC" w:rsidRPr="008D40FD" w:rsidTr="00337573">
        <w:tc>
          <w:tcPr>
            <w:tcW w:w="2308" w:type="dxa"/>
            <w:vMerge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939AC" w:rsidRPr="008D40FD" w:rsidTr="00337573">
        <w:tc>
          <w:tcPr>
            <w:tcW w:w="2308" w:type="dxa"/>
            <w:vMerge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92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C939AC" w:rsidRPr="008D40FD" w:rsidTr="00337573">
        <w:tc>
          <w:tcPr>
            <w:tcW w:w="2308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Скобелева Любовь Павловна</w:t>
            </w:r>
          </w:p>
        </w:tc>
        <w:tc>
          <w:tcPr>
            <w:tcW w:w="1417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570 959,26</w:t>
            </w:r>
          </w:p>
        </w:tc>
        <w:tc>
          <w:tcPr>
            <w:tcW w:w="1701" w:type="dxa"/>
          </w:tcPr>
          <w:p w:rsidR="00C939AC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жилого дома</w:t>
            </w: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4/8 ж/д</w:t>
            </w:r>
          </w:p>
        </w:tc>
        <w:tc>
          <w:tcPr>
            <w:tcW w:w="1276" w:type="dxa"/>
          </w:tcPr>
          <w:p w:rsidR="00C939AC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116,4</w:t>
            </w:r>
          </w:p>
          <w:p w:rsidR="00C939AC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965 </w:t>
            </w:r>
          </w:p>
        </w:tc>
        <w:tc>
          <w:tcPr>
            <w:tcW w:w="1559" w:type="dxa"/>
          </w:tcPr>
          <w:p w:rsidR="00C939AC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939AC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939AC" w:rsidRPr="008D40FD" w:rsidTr="00AA2901">
        <w:trPr>
          <w:trHeight w:val="1928"/>
        </w:trPr>
        <w:tc>
          <w:tcPr>
            <w:tcW w:w="2308" w:type="dxa"/>
          </w:tcPr>
          <w:p w:rsidR="00C939AC" w:rsidRDefault="00C939A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586 272 ,29</w:t>
            </w:r>
          </w:p>
        </w:tc>
        <w:tc>
          <w:tcPr>
            <w:tcW w:w="1701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C939AC" w:rsidRDefault="00C939AC" w:rsidP="00AA2901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жилого дома</w:t>
            </w:r>
          </w:p>
          <w:p w:rsidR="00C939AC" w:rsidRPr="008D40FD" w:rsidRDefault="00C939AC" w:rsidP="00AA2901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4/8 долей ж/д</w:t>
            </w:r>
          </w:p>
        </w:tc>
        <w:tc>
          <w:tcPr>
            <w:tcW w:w="1134" w:type="dxa"/>
          </w:tcPr>
          <w:p w:rsidR="00C939AC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116,4</w:t>
            </w:r>
          </w:p>
          <w:p w:rsidR="00C939AC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965,0</w:t>
            </w:r>
          </w:p>
        </w:tc>
        <w:tc>
          <w:tcPr>
            <w:tcW w:w="1592" w:type="dxa"/>
          </w:tcPr>
          <w:p w:rsidR="00C939AC" w:rsidRPr="008D40FD" w:rsidRDefault="00C939A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C939AC" w:rsidRPr="007D1931" w:rsidRDefault="00C939AC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C939AC" w:rsidRDefault="00C939AC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Скобелева Л.П.</w:t>
      </w:r>
      <w:r w:rsidRPr="007D193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Фамилия И.О. дата  26.02.2016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C939AC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C939AC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C939AC" w:rsidRPr="007D1931" w:rsidRDefault="00C939AC" w:rsidP="00B90E6B">
            <w:pPr>
              <w:pStyle w:val="ListParagraph"/>
              <w:ind w:left="34"/>
              <w:jc w:val="both"/>
            </w:pPr>
          </w:p>
        </w:tc>
      </w:tr>
    </w:tbl>
    <w:p w:rsidR="00C939AC" w:rsidRPr="007D1931" w:rsidRDefault="00C939AC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39AC" w:rsidRPr="007D1931" w:rsidRDefault="00C939AC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C939AC" w:rsidRPr="007D1931" w:rsidRDefault="00C939AC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C939AC" w:rsidRPr="007D1931" w:rsidRDefault="00C939AC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</w:p>
    <w:p w:rsidR="00C939AC" w:rsidRPr="007D1931" w:rsidRDefault="00C939AC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C939AC" w:rsidRPr="007D1931" w:rsidRDefault="00C939AC" w:rsidP="007D1931">
      <w:pPr>
        <w:jc w:val="center"/>
        <w:rPr>
          <w:rFonts w:ascii="Times New Roman" w:hAnsi="Times New Roman" w:cs="Times New Roman"/>
        </w:rPr>
      </w:pP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39AC" w:rsidRPr="007D1931" w:rsidRDefault="00C939AC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C939AC" w:rsidRPr="007D1931" w:rsidRDefault="00C939AC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</w:rPr>
      </w:pPr>
    </w:p>
    <w:p w:rsidR="00C939AC" w:rsidRPr="007D1931" w:rsidRDefault="00C939AC" w:rsidP="007D1931">
      <w:pPr>
        <w:jc w:val="both"/>
        <w:rPr>
          <w:rFonts w:ascii="Times New Roman" w:hAnsi="Times New Roman" w:cs="Times New Roman"/>
        </w:rPr>
      </w:pPr>
    </w:p>
    <w:p w:rsidR="00C939AC" w:rsidRPr="007D1931" w:rsidRDefault="00C939AC" w:rsidP="007D1931">
      <w:pPr>
        <w:jc w:val="both"/>
        <w:rPr>
          <w:rFonts w:ascii="Times New Roman" w:hAnsi="Times New Roman" w:cs="Times New Roman"/>
        </w:rPr>
      </w:pPr>
    </w:p>
    <w:p w:rsidR="00C939AC" w:rsidRPr="007D1931" w:rsidRDefault="00C939AC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39AC" w:rsidRPr="007D1931" w:rsidRDefault="00C939AC" w:rsidP="007D1931">
      <w:pPr>
        <w:rPr>
          <w:rFonts w:ascii="Times New Roman" w:hAnsi="Times New Roman" w:cs="Times New Roman"/>
          <w:b/>
          <w:bCs/>
        </w:rPr>
      </w:pPr>
    </w:p>
    <w:p w:rsidR="00C939AC" w:rsidRPr="007D1931" w:rsidRDefault="00C939AC" w:rsidP="007D1931">
      <w:pPr>
        <w:rPr>
          <w:rFonts w:ascii="Times New Roman" w:hAnsi="Times New Roman" w:cs="Times New Roman"/>
          <w:b/>
          <w:bCs/>
        </w:rPr>
      </w:pPr>
    </w:p>
    <w:p w:rsidR="00C939AC" w:rsidRPr="007D1931" w:rsidRDefault="00C939AC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C939AC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C939AC" w:rsidRDefault="00C939AC" w:rsidP="00D270B7"/>
    <w:sectPr w:rsidR="00C939AC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04B16"/>
    <w:rsid w:val="000C47C4"/>
    <w:rsid w:val="00110679"/>
    <w:rsid w:val="00192FEA"/>
    <w:rsid w:val="001F207D"/>
    <w:rsid w:val="00211387"/>
    <w:rsid w:val="002137BB"/>
    <w:rsid w:val="002F0CC7"/>
    <w:rsid w:val="00305D24"/>
    <w:rsid w:val="00337573"/>
    <w:rsid w:val="003A452E"/>
    <w:rsid w:val="00490836"/>
    <w:rsid w:val="006035A0"/>
    <w:rsid w:val="00634110"/>
    <w:rsid w:val="00704CFA"/>
    <w:rsid w:val="00730F99"/>
    <w:rsid w:val="007343E7"/>
    <w:rsid w:val="00797A3C"/>
    <w:rsid w:val="007D1931"/>
    <w:rsid w:val="0084761C"/>
    <w:rsid w:val="008A5C00"/>
    <w:rsid w:val="008D40FD"/>
    <w:rsid w:val="009345D0"/>
    <w:rsid w:val="009371B6"/>
    <w:rsid w:val="00992169"/>
    <w:rsid w:val="009A6CC1"/>
    <w:rsid w:val="00AA2901"/>
    <w:rsid w:val="00AB554D"/>
    <w:rsid w:val="00AD2364"/>
    <w:rsid w:val="00AE3255"/>
    <w:rsid w:val="00B1176A"/>
    <w:rsid w:val="00B35028"/>
    <w:rsid w:val="00B63F28"/>
    <w:rsid w:val="00B90E6B"/>
    <w:rsid w:val="00B92952"/>
    <w:rsid w:val="00C230F5"/>
    <w:rsid w:val="00C939AC"/>
    <w:rsid w:val="00D270B7"/>
    <w:rsid w:val="00D32998"/>
    <w:rsid w:val="00D7115B"/>
    <w:rsid w:val="00DB3168"/>
    <w:rsid w:val="00EF288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5</Pages>
  <Words>653</Words>
  <Characters>3726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scobeleva</cp:lastModifiedBy>
  <cp:revision>13</cp:revision>
  <cp:lastPrinted>2016-04-26T07:55:00Z</cp:lastPrinted>
  <dcterms:created xsi:type="dcterms:W3CDTF">2015-02-17T08:43:00Z</dcterms:created>
  <dcterms:modified xsi:type="dcterms:W3CDTF">2016-04-26T07:56:00Z</dcterms:modified>
</cp:coreProperties>
</file>